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C5B" w:rsidRDefault="00591C5B" w:rsidP="00591C5B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Сводная ведомость объемов горизонтальной дорожной разметки</w:t>
      </w:r>
    </w:p>
    <w:p w:rsidR="00591C5B" w:rsidRDefault="00591C5B" w:rsidP="00591C5B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Автодорога к воинской части</w:t>
      </w:r>
    </w:p>
    <w:p w:rsidR="00591C5B" w:rsidRDefault="00591C5B" w:rsidP="00591C5B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1" w:name="FROMTO"/>
      <w:bookmarkEnd w:id="1"/>
      <w:r>
        <w:rPr>
          <w:rFonts w:ascii="Arial" w:eastAsia="MS Mincho" w:hAnsi="Arial" w:cs="Arial"/>
          <w:b/>
          <w:bCs/>
          <w:i/>
          <w:iCs/>
        </w:rPr>
        <w:t>От 0+0 до 2+330</w:t>
      </w:r>
    </w:p>
    <w:p w:rsidR="00591C5B" w:rsidRDefault="00591C5B" w:rsidP="00591C5B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591C5B" w:rsidRDefault="00591C5B" w:rsidP="00591C5B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45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04"/>
        <w:gridCol w:w="1497"/>
        <w:gridCol w:w="1500"/>
        <w:gridCol w:w="1500"/>
        <w:gridCol w:w="1497"/>
        <w:gridCol w:w="1497"/>
        <w:gridCol w:w="1497"/>
        <w:gridCol w:w="1493"/>
        <w:gridCol w:w="1485"/>
        <w:gridCol w:w="1485"/>
        <w:gridCol w:w="1484"/>
        <w:gridCol w:w="1484"/>
      </w:tblGrid>
      <w:tr w:rsidR="00591C5B" w:rsidTr="00591C5B">
        <w:tc>
          <w:tcPr>
            <w:tcW w:w="772" w:type="pct"/>
            <w:shd w:val="clear" w:color="auto" w:fill="D6E3BC" w:themeFill="accent3" w:themeFillTint="66"/>
          </w:tcPr>
          <w:p w:rsidR="00591C5B" w:rsidRPr="0050588F" w:rsidRDefault="00591C5B" w:rsidP="00591C5B">
            <w:pPr>
              <w:jc w:val="center"/>
              <w:rPr>
                <w:rFonts w:ascii="Arial" w:eastAsia="MS Mincho" w:hAnsi="Arial" w:cs="Arial"/>
                <w:b/>
              </w:rPr>
            </w:pPr>
            <w:r w:rsidRPr="0050588F">
              <w:rPr>
                <w:rFonts w:ascii="Arial" w:eastAsia="MS Mincho" w:hAnsi="Arial" w:cs="Arial"/>
                <w:b/>
              </w:rPr>
              <w:t>№ км</w:t>
            </w:r>
          </w:p>
        </w:tc>
        <w:tc>
          <w:tcPr>
            <w:tcW w:w="385" w:type="pct"/>
            <w:shd w:val="clear" w:color="auto" w:fill="D6E3BC" w:themeFill="accent3" w:themeFillTint="66"/>
          </w:tcPr>
          <w:p w:rsidR="00591C5B" w:rsidRPr="0050588F" w:rsidRDefault="00591C5B" w:rsidP="00591C5B">
            <w:pPr>
              <w:jc w:val="center"/>
              <w:rPr>
                <w:rFonts w:ascii="Arial" w:eastAsia="MS Mincho" w:hAnsi="Arial" w:cs="Arial"/>
                <w:b/>
              </w:rPr>
            </w:pPr>
            <w:r w:rsidRPr="0050588F">
              <w:rPr>
                <w:rFonts w:ascii="Arial" w:eastAsia="MS Mincho" w:hAnsi="Arial" w:cs="Arial"/>
                <w:b/>
              </w:rPr>
              <w:t>1.1</w:t>
            </w:r>
          </w:p>
        </w:tc>
        <w:tc>
          <w:tcPr>
            <w:tcW w:w="386" w:type="pct"/>
            <w:shd w:val="clear" w:color="auto" w:fill="D6E3BC" w:themeFill="accent3" w:themeFillTint="66"/>
          </w:tcPr>
          <w:p w:rsidR="00591C5B" w:rsidRPr="0050588F" w:rsidRDefault="00591C5B" w:rsidP="00591C5B">
            <w:pPr>
              <w:jc w:val="center"/>
              <w:rPr>
                <w:rFonts w:ascii="Arial" w:eastAsia="MS Mincho" w:hAnsi="Arial" w:cs="Arial"/>
                <w:b/>
              </w:rPr>
            </w:pPr>
            <w:r w:rsidRPr="0050588F">
              <w:rPr>
                <w:rFonts w:ascii="Arial" w:eastAsia="MS Mincho" w:hAnsi="Arial" w:cs="Arial"/>
                <w:b/>
              </w:rPr>
              <w:t>1.5</w:t>
            </w:r>
          </w:p>
        </w:tc>
        <w:tc>
          <w:tcPr>
            <w:tcW w:w="386" w:type="pct"/>
            <w:shd w:val="clear" w:color="auto" w:fill="D6E3BC" w:themeFill="accent3" w:themeFillTint="66"/>
          </w:tcPr>
          <w:p w:rsidR="00591C5B" w:rsidRPr="0050588F" w:rsidRDefault="00591C5B" w:rsidP="00591C5B">
            <w:pPr>
              <w:jc w:val="center"/>
              <w:rPr>
                <w:rFonts w:ascii="Arial" w:eastAsia="MS Mincho" w:hAnsi="Arial" w:cs="Arial"/>
                <w:b/>
              </w:rPr>
            </w:pPr>
            <w:r w:rsidRPr="0050588F">
              <w:rPr>
                <w:rFonts w:ascii="Arial" w:eastAsia="MS Mincho" w:hAnsi="Arial" w:cs="Arial"/>
                <w:b/>
              </w:rPr>
              <w:t>1.6</w:t>
            </w:r>
          </w:p>
        </w:tc>
        <w:tc>
          <w:tcPr>
            <w:tcW w:w="385" w:type="pct"/>
            <w:shd w:val="clear" w:color="auto" w:fill="D6E3BC" w:themeFill="accent3" w:themeFillTint="66"/>
          </w:tcPr>
          <w:p w:rsidR="00591C5B" w:rsidRPr="0050588F" w:rsidRDefault="00591C5B" w:rsidP="00591C5B">
            <w:pPr>
              <w:jc w:val="center"/>
              <w:rPr>
                <w:rFonts w:ascii="Arial" w:eastAsia="MS Mincho" w:hAnsi="Arial" w:cs="Arial"/>
                <w:b/>
              </w:rPr>
            </w:pPr>
            <w:r w:rsidRPr="0050588F">
              <w:rPr>
                <w:rFonts w:ascii="Arial" w:eastAsia="MS Mincho" w:hAnsi="Arial" w:cs="Arial"/>
                <w:b/>
              </w:rPr>
              <w:t>1.7</w:t>
            </w:r>
          </w:p>
        </w:tc>
        <w:tc>
          <w:tcPr>
            <w:tcW w:w="385" w:type="pct"/>
            <w:shd w:val="clear" w:color="auto" w:fill="D6E3BC" w:themeFill="accent3" w:themeFillTint="66"/>
          </w:tcPr>
          <w:p w:rsidR="00591C5B" w:rsidRPr="0050588F" w:rsidRDefault="00591C5B" w:rsidP="00591C5B">
            <w:pPr>
              <w:jc w:val="center"/>
              <w:rPr>
                <w:rFonts w:ascii="Arial" w:eastAsia="MS Mincho" w:hAnsi="Arial" w:cs="Arial"/>
                <w:b/>
              </w:rPr>
            </w:pPr>
            <w:r w:rsidRPr="0050588F">
              <w:rPr>
                <w:rFonts w:ascii="Arial" w:eastAsia="MS Mincho" w:hAnsi="Arial" w:cs="Arial"/>
                <w:b/>
              </w:rPr>
              <w:t>1.14.1</w:t>
            </w:r>
          </w:p>
        </w:tc>
        <w:tc>
          <w:tcPr>
            <w:tcW w:w="385" w:type="pct"/>
            <w:shd w:val="clear" w:color="auto" w:fill="D6E3BC" w:themeFill="accent3" w:themeFillTint="66"/>
          </w:tcPr>
          <w:p w:rsidR="00591C5B" w:rsidRPr="0050588F" w:rsidRDefault="00591C5B" w:rsidP="00591C5B">
            <w:pPr>
              <w:jc w:val="center"/>
              <w:rPr>
                <w:rFonts w:ascii="Arial" w:eastAsia="MS Mincho" w:hAnsi="Arial" w:cs="Arial"/>
                <w:b/>
              </w:rPr>
            </w:pPr>
            <w:r w:rsidRPr="0050588F">
              <w:rPr>
                <w:rFonts w:ascii="Arial" w:eastAsia="MS Mincho" w:hAnsi="Arial" w:cs="Arial"/>
                <w:b/>
              </w:rPr>
              <w:t>1.22(шт)</w:t>
            </w:r>
          </w:p>
        </w:tc>
        <w:tc>
          <w:tcPr>
            <w:tcW w:w="384" w:type="pct"/>
            <w:shd w:val="clear" w:color="auto" w:fill="D6E3BC" w:themeFill="accent3" w:themeFillTint="66"/>
          </w:tcPr>
          <w:p w:rsidR="00591C5B" w:rsidRPr="0050588F" w:rsidRDefault="00591C5B" w:rsidP="00591C5B">
            <w:pPr>
              <w:jc w:val="center"/>
              <w:rPr>
                <w:rFonts w:ascii="Arial" w:eastAsia="MS Mincho" w:hAnsi="Arial" w:cs="Arial"/>
                <w:b/>
              </w:rPr>
            </w:pPr>
            <w:r w:rsidRPr="0050588F">
              <w:rPr>
                <w:rFonts w:ascii="Arial" w:eastAsia="MS Mincho" w:hAnsi="Arial" w:cs="Arial"/>
                <w:b/>
              </w:rPr>
              <w:t>1.24.1(шт)</w:t>
            </w:r>
          </w:p>
        </w:tc>
        <w:tc>
          <w:tcPr>
            <w:tcW w:w="382" w:type="pct"/>
            <w:shd w:val="clear" w:color="auto" w:fill="D6E3BC" w:themeFill="accent3" w:themeFillTint="66"/>
          </w:tcPr>
          <w:p w:rsidR="00591C5B" w:rsidRPr="0050588F" w:rsidRDefault="00591C5B" w:rsidP="00591C5B">
            <w:pPr>
              <w:jc w:val="center"/>
              <w:rPr>
                <w:rFonts w:ascii="Arial" w:eastAsia="MS Mincho" w:hAnsi="Arial" w:cs="Arial"/>
                <w:b/>
              </w:rPr>
            </w:pPr>
            <w:r w:rsidRPr="0050588F">
              <w:rPr>
                <w:rFonts w:ascii="Arial" w:eastAsia="MS Mincho" w:hAnsi="Arial" w:cs="Arial"/>
                <w:b/>
              </w:rPr>
              <w:t>1.24.1(шт)</w:t>
            </w:r>
          </w:p>
        </w:tc>
        <w:tc>
          <w:tcPr>
            <w:tcW w:w="382" w:type="pct"/>
            <w:shd w:val="clear" w:color="auto" w:fill="D6E3BC" w:themeFill="accent3" w:themeFillTint="66"/>
          </w:tcPr>
          <w:p w:rsidR="00591C5B" w:rsidRPr="0050588F" w:rsidRDefault="00591C5B" w:rsidP="00591C5B">
            <w:pPr>
              <w:jc w:val="center"/>
              <w:rPr>
                <w:rFonts w:ascii="Arial" w:eastAsia="MS Mincho" w:hAnsi="Arial" w:cs="Arial"/>
                <w:b/>
              </w:rPr>
            </w:pPr>
            <w:r w:rsidRPr="0050588F">
              <w:rPr>
                <w:rFonts w:ascii="Arial" w:eastAsia="MS Mincho" w:hAnsi="Arial" w:cs="Arial"/>
                <w:b/>
              </w:rPr>
              <w:t>1.24.2(шт)</w:t>
            </w:r>
          </w:p>
        </w:tc>
        <w:tc>
          <w:tcPr>
            <w:tcW w:w="382" w:type="pct"/>
            <w:shd w:val="clear" w:color="auto" w:fill="D6E3BC" w:themeFill="accent3" w:themeFillTint="66"/>
          </w:tcPr>
          <w:p w:rsidR="00591C5B" w:rsidRPr="0050588F" w:rsidRDefault="00591C5B" w:rsidP="00591C5B">
            <w:pPr>
              <w:jc w:val="center"/>
              <w:rPr>
                <w:rFonts w:ascii="Arial" w:eastAsia="MS Mincho" w:hAnsi="Arial" w:cs="Arial"/>
                <w:b/>
              </w:rPr>
            </w:pPr>
            <w:r w:rsidRPr="0050588F">
              <w:rPr>
                <w:rFonts w:ascii="Arial" w:eastAsia="MS Mincho" w:hAnsi="Arial" w:cs="Arial"/>
                <w:b/>
              </w:rPr>
              <w:t>1.25</w:t>
            </w:r>
          </w:p>
        </w:tc>
        <w:tc>
          <w:tcPr>
            <w:tcW w:w="382" w:type="pct"/>
            <w:shd w:val="clear" w:color="auto" w:fill="D6E3BC" w:themeFill="accent3" w:themeFillTint="66"/>
          </w:tcPr>
          <w:p w:rsidR="00591C5B" w:rsidRPr="0050588F" w:rsidRDefault="00591C5B" w:rsidP="00591C5B">
            <w:pPr>
              <w:jc w:val="center"/>
              <w:rPr>
                <w:rFonts w:ascii="Arial" w:eastAsia="MS Mincho" w:hAnsi="Arial" w:cs="Arial"/>
                <w:b/>
              </w:rPr>
            </w:pPr>
            <w:r w:rsidRPr="0050588F">
              <w:rPr>
                <w:rFonts w:ascii="Arial" w:eastAsia="MS Mincho" w:hAnsi="Arial" w:cs="Arial"/>
                <w:b/>
              </w:rPr>
              <w:t>Итого КВ.М</w:t>
            </w:r>
          </w:p>
        </w:tc>
      </w:tr>
      <w:tr w:rsidR="00591C5B" w:rsidTr="00591C5B">
        <w:tc>
          <w:tcPr>
            <w:tcW w:w="772" w:type="pct"/>
          </w:tcPr>
          <w:p w:rsidR="00591C5B" w:rsidRPr="0050588F" w:rsidRDefault="00591C5B" w:rsidP="00591C5B">
            <w:pPr>
              <w:jc w:val="center"/>
              <w:rPr>
                <w:rFonts w:ascii="Arial" w:eastAsia="MS Mincho" w:hAnsi="Arial" w:cs="Arial"/>
                <w:b/>
              </w:rPr>
            </w:pPr>
            <w:r w:rsidRPr="0050588F">
              <w:rPr>
                <w:rFonts w:ascii="Arial" w:eastAsia="MS Mincho" w:hAnsi="Arial" w:cs="Arial"/>
                <w:b/>
              </w:rPr>
              <w:t>Коэф.привед. к 1.1.</w:t>
            </w: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86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0,25</w:t>
            </w:r>
          </w:p>
        </w:tc>
        <w:tc>
          <w:tcPr>
            <w:tcW w:w="386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0,75</w:t>
            </w: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0,5</w:t>
            </w: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84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0,5</w:t>
            </w: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91C5B" w:rsidTr="00591C5B">
        <w:tc>
          <w:tcPr>
            <w:tcW w:w="772" w:type="pct"/>
          </w:tcPr>
          <w:p w:rsidR="00591C5B" w:rsidRPr="0050588F" w:rsidRDefault="00591C5B" w:rsidP="00591C5B">
            <w:pPr>
              <w:jc w:val="center"/>
              <w:rPr>
                <w:rFonts w:ascii="Arial" w:eastAsia="MS Mincho" w:hAnsi="Arial" w:cs="Arial"/>
                <w:b/>
              </w:rPr>
            </w:pPr>
            <w:r w:rsidRPr="0050588F">
              <w:rPr>
                <w:rFonts w:ascii="Arial" w:eastAsia="MS Mincho" w:hAnsi="Arial" w:cs="Arial"/>
                <w:b/>
              </w:rPr>
              <w:t>ширина, м</w:t>
            </w: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386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386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8</w:t>
            </w: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0,85</w:t>
            </w:r>
          </w:p>
        </w:tc>
        <w:tc>
          <w:tcPr>
            <w:tcW w:w="384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0,82</w:t>
            </w: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0,87</w:t>
            </w: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0,91</w:t>
            </w: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0,8</w:t>
            </w: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91C5B" w:rsidTr="00591C5B">
        <w:tc>
          <w:tcPr>
            <w:tcW w:w="77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0+0 - 0+1000</w:t>
            </w: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323</w:t>
            </w:r>
          </w:p>
        </w:tc>
        <w:tc>
          <w:tcPr>
            <w:tcW w:w="386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118</w:t>
            </w:r>
          </w:p>
        </w:tc>
        <w:tc>
          <w:tcPr>
            <w:tcW w:w="386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477</w:t>
            </w: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78</w:t>
            </w: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4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74,925</w:t>
            </w:r>
          </w:p>
        </w:tc>
      </w:tr>
      <w:tr w:rsidR="00591C5B" w:rsidTr="00591C5B">
        <w:tc>
          <w:tcPr>
            <w:tcW w:w="77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1+0 - 1+1000</w:t>
            </w: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187</w:t>
            </w:r>
          </w:p>
        </w:tc>
        <w:tc>
          <w:tcPr>
            <w:tcW w:w="386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551</w:t>
            </w:r>
          </w:p>
        </w:tc>
        <w:tc>
          <w:tcPr>
            <w:tcW w:w="386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200</w:t>
            </w: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62</w:t>
            </w: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4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50,575</w:t>
            </w:r>
          </w:p>
        </w:tc>
      </w:tr>
      <w:tr w:rsidR="00591C5B" w:rsidTr="00591C5B">
        <w:tc>
          <w:tcPr>
            <w:tcW w:w="77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2+0 - 2+330</w:t>
            </w: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40</w:t>
            </w:r>
          </w:p>
        </w:tc>
        <w:tc>
          <w:tcPr>
            <w:tcW w:w="386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234</w:t>
            </w:r>
          </w:p>
        </w:tc>
        <w:tc>
          <w:tcPr>
            <w:tcW w:w="386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50</w:t>
            </w: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8</w:t>
            </w: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4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21,6</w:t>
            </w:r>
          </w:p>
        </w:tc>
      </w:tr>
      <w:tr w:rsidR="00591C5B" w:rsidTr="00591C5B">
        <w:tc>
          <w:tcPr>
            <w:tcW w:w="772" w:type="pct"/>
          </w:tcPr>
          <w:p w:rsidR="00591C5B" w:rsidRPr="0050588F" w:rsidRDefault="00591C5B" w:rsidP="00591C5B">
            <w:pPr>
              <w:jc w:val="center"/>
              <w:rPr>
                <w:rFonts w:ascii="Arial" w:eastAsia="MS Mincho" w:hAnsi="Arial" w:cs="Arial"/>
                <w:b/>
              </w:rPr>
            </w:pPr>
            <w:r w:rsidRPr="0050588F">
              <w:rPr>
                <w:rFonts w:ascii="Arial" w:eastAsia="MS Mincho" w:hAnsi="Arial" w:cs="Arial"/>
                <w:b/>
              </w:rPr>
              <w:t>ИТОГО:</w:t>
            </w: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6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6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4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91C5B" w:rsidTr="00591C5B">
        <w:tc>
          <w:tcPr>
            <w:tcW w:w="772" w:type="pct"/>
          </w:tcPr>
          <w:p w:rsidR="00591C5B" w:rsidRPr="0050588F" w:rsidRDefault="00591C5B" w:rsidP="00591C5B">
            <w:pPr>
              <w:jc w:val="center"/>
              <w:rPr>
                <w:rFonts w:ascii="Arial" w:eastAsia="MS Mincho" w:hAnsi="Arial" w:cs="Arial"/>
                <w:b/>
              </w:rPr>
            </w:pPr>
            <w:r w:rsidRPr="0050588F">
              <w:rPr>
                <w:rFonts w:ascii="Arial" w:eastAsia="MS Mincho" w:hAnsi="Arial" w:cs="Arial"/>
                <w:b/>
              </w:rPr>
              <w:t>лин.км.</w:t>
            </w: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0,67</w:t>
            </w:r>
          </w:p>
        </w:tc>
        <w:tc>
          <w:tcPr>
            <w:tcW w:w="386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0,903</w:t>
            </w:r>
          </w:p>
        </w:tc>
        <w:tc>
          <w:tcPr>
            <w:tcW w:w="386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0,877</w:t>
            </w: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0,158</w:t>
            </w: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4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91C5B" w:rsidTr="00591C5B">
        <w:tc>
          <w:tcPr>
            <w:tcW w:w="772" w:type="pct"/>
          </w:tcPr>
          <w:p w:rsidR="00591C5B" w:rsidRPr="0050588F" w:rsidRDefault="00591C5B" w:rsidP="00591C5B">
            <w:pPr>
              <w:jc w:val="center"/>
              <w:rPr>
                <w:rFonts w:ascii="Arial" w:eastAsia="MS Mincho" w:hAnsi="Arial" w:cs="Arial"/>
                <w:b/>
              </w:rPr>
            </w:pPr>
            <w:r w:rsidRPr="0050588F">
              <w:rPr>
                <w:rFonts w:ascii="Arial" w:eastAsia="MS Mincho" w:hAnsi="Arial" w:cs="Arial"/>
                <w:b/>
              </w:rPr>
              <w:t>привед.км.</w:t>
            </w: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0,67</w:t>
            </w:r>
          </w:p>
        </w:tc>
        <w:tc>
          <w:tcPr>
            <w:tcW w:w="386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0,226</w:t>
            </w:r>
          </w:p>
        </w:tc>
        <w:tc>
          <w:tcPr>
            <w:tcW w:w="386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0,658</w:t>
            </w: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0,079</w:t>
            </w: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4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91C5B" w:rsidTr="00591C5B">
        <w:tc>
          <w:tcPr>
            <w:tcW w:w="772" w:type="pct"/>
          </w:tcPr>
          <w:p w:rsidR="00591C5B" w:rsidRPr="0050588F" w:rsidRDefault="00591C5B" w:rsidP="00591C5B">
            <w:pPr>
              <w:jc w:val="center"/>
              <w:rPr>
                <w:rFonts w:ascii="Arial" w:eastAsia="MS Mincho" w:hAnsi="Arial" w:cs="Arial"/>
                <w:b/>
              </w:rPr>
            </w:pPr>
            <w:bookmarkStart w:id="3" w:name="EXP2"/>
            <w:bookmarkEnd w:id="3"/>
            <w:r w:rsidRPr="0050588F">
              <w:rPr>
                <w:rFonts w:ascii="Arial" w:eastAsia="MS Mincho" w:hAnsi="Arial" w:cs="Arial"/>
                <w:b/>
              </w:rPr>
              <w:t>площадь</w:t>
            </w: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67</w:t>
            </w:r>
          </w:p>
        </w:tc>
        <w:tc>
          <w:tcPr>
            <w:tcW w:w="386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22,575</w:t>
            </w:r>
          </w:p>
        </w:tc>
        <w:tc>
          <w:tcPr>
            <w:tcW w:w="386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65,775</w:t>
            </w: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7,9</w:t>
            </w: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16</w:t>
            </w:r>
          </w:p>
        </w:tc>
        <w:tc>
          <w:tcPr>
            <w:tcW w:w="385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1,7</w:t>
            </w:r>
          </w:p>
        </w:tc>
        <w:tc>
          <w:tcPr>
            <w:tcW w:w="384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1,64</w:t>
            </w: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1,74</w:t>
            </w: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3,64</w:t>
            </w: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591C5B" w:rsidRDefault="00591C5B" w:rsidP="00591C5B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187,97</w:t>
            </w:r>
          </w:p>
        </w:tc>
      </w:tr>
    </w:tbl>
    <w:p w:rsidR="00591C5B" w:rsidRDefault="00591C5B" w:rsidP="00591C5B">
      <w:pPr>
        <w:jc w:val="center"/>
        <w:rPr>
          <w:rFonts w:ascii="Arial" w:eastAsia="MS Mincho" w:hAnsi="Arial" w:cs="Arial"/>
          <w:b/>
          <w:bCs/>
        </w:rPr>
      </w:pPr>
      <w:r>
        <w:rPr>
          <w:rFonts w:eastAsia="MS Mincho"/>
        </w:rPr>
        <w:br w:type="page"/>
      </w:r>
      <w:r>
        <w:rPr>
          <w:rFonts w:ascii="Arial" w:eastAsia="MS Mincho" w:hAnsi="Arial" w:cs="Arial"/>
          <w:b/>
          <w:bCs/>
        </w:rPr>
        <w:lastRenderedPageBreak/>
        <w:t>Ведомость размещения дорожных знаков (которые должны быть установлены и отражены в проекте в</w:t>
      </w:r>
    </w:p>
    <w:p w:rsidR="00591C5B" w:rsidRDefault="00591C5B" w:rsidP="00591C5B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591C5B" w:rsidRDefault="00591C5B" w:rsidP="00591C5B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Автодорога к воинской части</w:t>
      </w:r>
    </w:p>
    <w:p w:rsidR="00591C5B" w:rsidRDefault="00591C5B" w:rsidP="00591C5B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2+330</w:t>
      </w:r>
    </w:p>
    <w:p w:rsidR="00591C5B" w:rsidRDefault="00591C5B" w:rsidP="00591C5B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591C5B" w:rsidRDefault="00591C5B" w:rsidP="00591C5B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591C5B" w:rsidTr="00591C5B"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Номер знака по ГОСТ Р 52290-2004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Наименование знака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Типоразмер знака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Площадь знаков, м2 (для знаков индивидуального проектирования)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 (км+м)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Установлено / требуется установить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Количество</w:t>
            </w: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Месторасположение</w:t>
            </w:r>
          </w:p>
        </w:tc>
      </w:tr>
      <w:tr w:rsidR="00591C5B" w:rsidTr="00591C5B"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3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9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10</w:t>
            </w: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Pr="00EA4281" w:rsidRDefault="00591C5B" w:rsidP="00591C5B">
            <w:pPr>
              <w:rPr>
                <w:rFonts w:ascii="Arial" w:hAnsi="Arial" w:cs="Arial"/>
                <w:b/>
                <w:szCs w:val="16"/>
              </w:rPr>
            </w:pPr>
            <w:r w:rsidRPr="00EA4281">
              <w:rPr>
                <w:rFonts w:ascii="Arial" w:hAnsi="Arial" w:cs="Arial"/>
                <w:b/>
                <w:szCs w:val="16"/>
              </w:rPr>
              <w:t>Предупреждающие знаки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1.11.1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Опасный поворот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0+844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1.34.1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Направление поворота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0+877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1.34.2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Направление поворота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0+877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1.23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Дети [на щите желто-зеленого цвета]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0+877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1.11.2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Опасный поворот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0+895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1.11.2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Опасный поворот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0+913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7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1.34.1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Направление поворота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1+329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1.34.2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Направление поворота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1+329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9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1.34.3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Направление поворота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1+745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10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Опасные повороты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Опасные повороты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2+227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Опасные повороты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2+326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Pr="00EA4281" w:rsidRDefault="00591C5B" w:rsidP="00591C5B">
            <w:pPr>
              <w:rPr>
                <w:rFonts w:ascii="Arial" w:hAnsi="Arial" w:cs="Arial"/>
                <w:b/>
                <w:szCs w:val="16"/>
              </w:rPr>
            </w:pPr>
            <w:r w:rsidRPr="00EA4281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Pr="00EA4281" w:rsidRDefault="00591C5B" w:rsidP="00591C5B">
            <w:pPr>
              <w:rPr>
                <w:rFonts w:ascii="Arial" w:hAnsi="Arial" w:cs="Arial"/>
                <w:b/>
                <w:szCs w:val="16"/>
              </w:rPr>
            </w:pPr>
            <w:r w:rsidRPr="00EA4281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Pr="00EA4281" w:rsidRDefault="00591C5B" w:rsidP="00591C5B">
            <w:pPr>
              <w:rPr>
                <w:rFonts w:ascii="Arial" w:hAnsi="Arial" w:cs="Arial"/>
                <w:b/>
                <w:szCs w:val="16"/>
              </w:rPr>
            </w:pPr>
            <w:r w:rsidRPr="00EA4281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Pr="00EA4281" w:rsidRDefault="00591C5B" w:rsidP="00591C5B">
            <w:pPr>
              <w:rPr>
                <w:rFonts w:ascii="Arial" w:hAnsi="Arial" w:cs="Arial"/>
                <w:b/>
                <w:szCs w:val="16"/>
              </w:rPr>
            </w:pPr>
            <w:r w:rsidRPr="00EA4281">
              <w:rPr>
                <w:rFonts w:ascii="Arial" w:hAnsi="Arial" w:cs="Arial"/>
                <w:b/>
                <w:szCs w:val="16"/>
              </w:rPr>
              <w:t>Знаки приоритета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0+128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0+209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16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0+218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17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0+318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18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0+327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19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0+483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20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0+492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0+623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0+632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2.3.3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второстепенной дороги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1+187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1+199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слева</w:t>
            </w: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lastRenderedPageBreak/>
              <w:t>25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1+282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26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1+292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слева</w:t>
            </w: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27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1+302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28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1+335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слева</w:t>
            </w: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29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1+694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30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1+745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слева</w:t>
            </w: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1+770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1+791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слева</w:t>
            </w: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2+285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2+320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Pr="00EA4281" w:rsidRDefault="00591C5B" w:rsidP="00591C5B">
            <w:pPr>
              <w:rPr>
                <w:rFonts w:ascii="Arial" w:hAnsi="Arial" w:cs="Arial"/>
                <w:b/>
                <w:szCs w:val="16"/>
              </w:rPr>
            </w:pPr>
            <w:r w:rsidRPr="00EA4281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Pr="00EA4281" w:rsidRDefault="00591C5B" w:rsidP="00591C5B">
            <w:pPr>
              <w:rPr>
                <w:rFonts w:ascii="Arial" w:hAnsi="Arial" w:cs="Arial"/>
                <w:b/>
                <w:szCs w:val="16"/>
              </w:rPr>
            </w:pPr>
            <w:r w:rsidRPr="00EA4281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Pr="00EA4281" w:rsidRDefault="00591C5B" w:rsidP="00591C5B">
            <w:pPr>
              <w:rPr>
                <w:rFonts w:ascii="Arial" w:hAnsi="Arial" w:cs="Arial"/>
                <w:b/>
                <w:szCs w:val="16"/>
              </w:rPr>
            </w:pPr>
            <w:r w:rsidRPr="00EA4281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Pr="00EA4281" w:rsidRDefault="00591C5B" w:rsidP="00591C5B">
            <w:pPr>
              <w:rPr>
                <w:rFonts w:ascii="Arial" w:hAnsi="Arial" w:cs="Arial"/>
                <w:b/>
                <w:szCs w:val="16"/>
              </w:rPr>
            </w:pPr>
            <w:r w:rsidRPr="00EA4281">
              <w:rPr>
                <w:rFonts w:ascii="Arial" w:hAnsi="Arial" w:cs="Arial"/>
                <w:b/>
                <w:szCs w:val="16"/>
              </w:rPr>
              <w:t>Запрещающие знаки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максимальной скорости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0+65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36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максимальной скорости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0+208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37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максимальной скорости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0+733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38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максимальной скорости  [на щите желто-зеленого цвета]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0+877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Pr="00EA4281" w:rsidRDefault="00591C5B" w:rsidP="00591C5B">
            <w:pPr>
              <w:rPr>
                <w:rFonts w:ascii="Arial" w:hAnsi="Arial" w:cs="Arial"/>
                <w:b/>
                <w:szCs w:val="16"/>
              </w:rPr>
            </w:pPr>
            <w:r w:rsidRPr="00EA4281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Pr="00EA4281" w:rsidRDefault="00591C5B" w:rsidP="00591C5B">
            <w:pPr>
              <w:rPr>
                <w:rFonts w:ascii="Arial" w:hAnsi="Arial" w:cs="Arial"/>
                <w:b/>
                <w:szCs w:val="16"/>
              </w:rPr>
            </w:pPr>
            <w:r w:rsidRPr="00EA4281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Pr="00EA4281" w:rsidRDefault="00591C5B" w:rsidP="00591C5B">
            <w:pPr>
              <w:rPr>
                <w:rFonts w:ascii="Arial" w:hAnsi="Arial" w:cs="Arial"/>
                <w:b/>
                <w:szCs w:val="16"/>
              </w:rPr>
            </w:pPr>
            <w:r w:rsidRPr="00EA4281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Pr="00EA4281" w:rsidRDefault="00591C5B" w:rsidP="00591C5B">
            <w:pPr>
              <w:rPr>
                <w:rFonts w:ascii="Arial" w:hAnsi="Arial" w:cs="Arial"/>
                <w:b/>
                <w:szCs w:val="16"/>
              </w:rPr>
            </w:pPr>
            <w:r w:rsidRPr="00EA4281">
              <w:rPr>
                <w:rFonts w:ascii="Arial" w:hAnsi="Arial" w:cs="Arial"/>
                <w:b/>
                <w:szCs w:val="16"/>
              </w:rPr>
              <w:t>Знаки особых предписаний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39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5.16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Место остановки автобуса и(или) троллейбуса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2+296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40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5.16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Место остановки автобуса и(или) троллейбуса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2+298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5.19.1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Пешеходный переход [на щите желто-зеленого цвета]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2+306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5.19.2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Пешеходный переход [на щите желто-зеленого цвета]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2+306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5.19.1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Пешеходный переход [на щите желто-зеленого цвета]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2+311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5.19.2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Пешеходный переход [на щите желто-зеленого цвета]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2+311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Pr="00EA4281" w:rsidRDefault="00591C5B" w:rsidP="00591C5B">
            <w:pPr>
              <w:rPr>
                <w:rFonts w:ascii="Arial" w:hAnsi="Arial" w:cs="Arial"/>
                <w:b/>
                <w:szCs w:val="16"/>
              </w:rPr>
            </w:pPr>
            <w:r w:rsidRPr="00EA4281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Pr="00EA4281" w:rsidRDefault="00591C5B" w:rsidP="00591C5B">
            <w:pPr>
              <w:rPr>
                <w:rFonts w:ascii="Arial" w:hAnsi="Arial" w:cs="Arial"/>
                <w:b/>
                <w:szCs w:val="16"/>
              </w:rPr>
            </w:pPr>
            <w:r w:rsidRPr="00EA4281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Pr="00EA4281" w:rsidRDefault="00591C5B" w:rsidP="00591C5B">
            <w:pPr>
              <w:rPr>
                <w:rFonts w:ascii="Arial" w:hAnsi="Arial" w:cs="Arial"/>
                <w:b/>
                <w:szCs w:val="16"/>
              </w:rPr>
            </w:pPr>
            <w:r w:rsidRPr="00EA4281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Pr="00EA4281" w:rsidRDefault="00591C5B" w:rsidP="00591C5B">
            <w:pPr>
              <w:rPr>
                <w:rFonts w:ascii="Arial" w:hAnsi="Arial" w:cs="Arial"/>
                <w:b/>
                <w:szCs w:val="16"/>
              </w:rPr>
            </w:pPr>
            <w:r w:rsidRPr="00EA4281">
              <w:rPr>
                <w:rFonts w:ascii="Arial" w:hAnsi="Arial" w:cs="Arial"/>
                <w:b/>
                <w:szCs w:val="16"/>
              </w:rPr>
              <w:t>Информационные знаки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lastRenderedPageBreak/>
              <w:t>45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Место стоянки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0+149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46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Место стоянки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0+156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47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Место стоянки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0+360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48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Место стоянки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0+731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49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Место стоянки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0+736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Pr="00EA4281" w:rsidRDefault="00591C5B" w:rsidP="00591C5B">
            <w:pPr>
              <w:rPr>
                <w:rFonts w:ascii="Arial" w:hAnsi="Arial" w:cs="Arial"/>
                <w:b/>
                <w:szCs w:val="16"/>
              </w:rPr>
            </w:pPr>
            <w:r w:rsidRPr="00EA4281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Pr="00EA4281" w:rsidRDefault="00591C5B" w:rsidP="00591C5B">
            <w:pPr>
              <w:rPr>
                <w:rFonts w:ascii="Arial" w:hAnsi="Arial" w:cs="Arial"/>
                <w:b/>
                <w:szCs w:val="16"/>
              </w:rPr>
            </w:pPr>
            <w:r w:rsidRPr="00EA4281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Pr="00EA4281" w:rsidRDefault="00591C5B" w:rsidP="00591C5B">
            <w:pPr>
              <w:rPr>
                <w:rFonts w:ascii="Arial" w:hAnsi="Arial" w:cs="Arial"/>
                <w:b/>
                <w:szCs w:val="16"/>
              </w:rPr>
            </w:pPr>
            <w:r w:rsidRPr="00EA4281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Pr="00EA4281" w:rsidRDefault="00591C5B" w:rsidP="00591C5B">
            <w:pPr>
              <w:rPr>
                <w:rFonts w:ascii="Arial" w:hAnsi="Arial" w:cs="Arial"/>
                <w:b/>
                <w:szCs w:val="16"/>
              </w:rPr>
            </w:pPr>
            <w:r w:rsidRPr="00EA4281">
              <w:rPr>
                <w:rFonts w:ascii="Arial" w:hAnsi="Arial" w:cs="Arial"/>
                <w:b/>
                <w:szCs w:val="16"/>
              </w:rPr>
              <w:t>Знаки дополнительной информации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50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8.6.5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Способ постановки транспортного средства на стоянку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0+149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8.17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Инвалиды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0+156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8.17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Инвалиды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0+360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8.6.5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Способ постановки транспортного средства на стоянку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0+721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8.17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Инвалиды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0+731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Направление главной дороги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1+282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56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Направление главной дороги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1+722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57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Направление главной дороги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1+782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58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Направление главной дороги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2+320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Pr="00EA4281" w:rsidRDefault="00591C5B" w:rsidP="00591C5B">
            <w:pPr>
              <w:rPr>
                <w:rFonts w:ascii="Arial" w:hAnsi="Arial" w:cs="Arial"/>
                <w:b/>
                <w:szCs w:val="16"/>
              </w:rPr>
            </w:pPr>
            <w:r w:rsidRPr="00EA4281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Pr="00EA4281" w:rsidRDefault="00591C5B" w:rsidP="00591C5B">
            <w:pPr>
              <w:rPr>
                <w:rFonts w:ascii="Arial" w:hAnsi="Arial" w:cs="Arial"/>
                <w:b/>
                <w:szCs w:val="16"/>
              </w:rPr>
            </w:pPr>
            <w:r w:rsidRPr="00EA4281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Pr="00EA4281" w:rsidRDefault="00591C5B" w:rsidP="00591C5B">
            <w:pPr>
              <w:rPr>
                <w:rFonts w:ascii="Arial" w:hAnsi="Arial" w:cs="Arial"/>
                <w:b/>
                <w:szCs w:val="16"/>
              </w:rPr>
            </w:pPr>
            <w:r w:rsidRPr="00EA4281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Pr="00EA4281" w:rsidRDefault="00591C5B" w:rsidP="00591C5B">
            <w:pPr>
              <w:rPr>
                <w:rFonts w:ascii="Arial" w:hAnsi="Arial" w:cs="Arial"/>
                <w:b/>
                <w:szCs w:val="16"/>
              </w:rPr>
            </w:pPr>
            <w:r w:rsidRPr="00EA4281">
              <w:rPr>
                <w:rFonts w:ascii="Arial" w:hAnsi="Arial" w:cs="Arial"/>
                <w:b/>
                <w:szCs w:val="16"/>
              </w:rPr>
              <w:t>Всего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Pr="00EA4281" w:rsidRDefault="00591C5B" w:rsidP="00591C5B">
            <w:pPr>
              <w:rPr>
                <w:rFonts w:ascii="Arial" w:hAnsi="Arial" w:cs="Arial"/>
                <w:b/>
                <w:szCs w:val="16"/>
              </w:rPr>
            </w:pPr>
            <w:r w:rsidRPr="00EA4281">
              <w:rPr>
                <w:rFonts w:ascii="Arial" w:hAnsi="Arial" w:cs="Arial"/>
                <w:b/>
                <w:szCs w:val="16"/>
              </w:rPr>
              <w:t>Всего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91C5B" w:rsidTr="00591C5B"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bookmarkStart w:id="4" w:name="EXP1"/>
            <w:bookmarkEnd w:id="4"/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Pr="00EA4281" w:rsidRDefault="00591C5B" w:rsidP="00591C5B">
            <w:pPr>
              <w:rPr>
                <w:rFonts w:ascii="Arial" w:hAnsi="Arial" w:cs="Arial"/>
                <w:b/>
                <w:szCs w:val="16"/>
              </w:rPr>
            </w:pPr>
            <w:r w:rsidRPr="00EA4281">
              <w:rPr>
                <w:rFonts w:ascii="Arial" w:hAnsi="Arial" w:cs="Arial"/>
                <w:b/>
                <w:szCs w:val="16"/>
              </w:rPr>
              <w:t>Всего: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</w:tbl>
    <w:p w:rsidR="00591C5B" w:rsidRDefault="00591C5B" w:rsidP="00591C5B">
      <w:pPr>
        <w:jc w:val="center"/>
        <w:rPr>
          <w:rFonts w:ascii="Arial" w:eastAsia="MS Mincho" w:hAnsi="Arial" w:cs="Arial"/>
          <w:b/>
          <w:bCs/>
        </w:rPr>
      </w:pPr>
      <w:r>
        <w:rPr>
          <w:rFonts w:eastAsia="MS Mincho"/>
        </w:rPr>
        <w:br w:type="page"/>
      </w:r>
      <w:r>
        <w:rPr>
          <w:rFonts w:ascii="Arial" w:hAnsi="Arial" w:cs="Arial"/>
          <w:b/>
          <w:bCs/>
        </w:rPr>
        <w:lastRenderedPageBreak/>
        <w:t>Ведомость наличия остановок общественного транспорта</w:t>
      </w:r>
    </w:p>
    <w:p w:rsidR="00591C5B" w:rsidRDefault="00591C5B" w:rsidP="00591C5B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Автодорога к воинской части</w:t>
      </w:r>
    </w:p>
    <w:p w:rsidR="00591C5B" w:rsidRDefault="00591C5B" w:rsidP="00591C5B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2+330</w:t>
      </w:r>
    </w:p>
    <w:p w:rsidR="00591C5B" w:rsidRDefault="00591C5B" w:rsidP="00591C5B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591C5B" w:rsidRDefault="00591C5B" w:rsidP="00591C5B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1024"/>
        <w:gridCol w:w="2107"/>
        <w:gridCol w:w="2107"/>
        <w:gridCol w:w="2086"/>
        <w:gridCol w:w="2087"/>
        <w:gridCol w:w="2087"/>
        <w:gridCol w:w="2086"/>
        <w:gridCol w:w="2087"/>
        <w:gridCol w:w="2087"/>
        <w:gridCol w:w="2087"/>
      </w:tblGrid>
      <w:tr w:rsidR="00591C5B" w:rsidTr="00591C5B">
        <w:trPr>
          <w:cantSplit/>
          <w:trHeight w:val="20"/>
          <w:tblHeader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Адрес, км+м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Расположение</w:t>
            </w:r>
          </w:p>
        </w:tc>
        <w:tc>
          <w:tcPr>
            <w:tcW w:w="417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Наличие посадочных площадок, заездных карманов, павильонов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b/>
                <w:bCs/>
                <w:szCs w:val="16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Наличие переходно-скоростных полос</w:t>
            </w:r>
          </w:p>
        </w:tc>
        <w:tc>
          <w:tcPr>
            <w:tcW w:w="417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Длина по нормативу, м</w:t>
            </w:r>
          </w:p>
        </w:tc>
        <w:tc>
          <w:tcPr>
            <w:tcW w:w="417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Фактическая длина, м</w:t>
            </w:r>
          </w:p>
        </w:tc>
      </w:tr>
      <w:tr w:rsidR="00591C5B" w:rsidTr="00591C5B">
        <w:trPr>
          <w:trHeight w:val="20"/>
          <w:tblHeader/>
          <w:jc w:val="center"/>
        </w:trPr>
        <w:tc>
          <w:tcPr>
            <w:tcW w:w="102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обустроено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91C5B" w:rsidRDefault="00591C5B" w:rsidP="00591C5B">
            <w:pPr>
              <w:rPr>
                <w:rFonts w:ascii="Arial" w:hAnsi="Arial" w:cs="Arial"/>
                <w:b/>
                <w:bCs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разгон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торможение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разгон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91C5B" w:rsidRDefault="00591C5B" w:rsidP="00591C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торможение</w:t>
            </w:r>
          </w:p>
        </w:tc>
      </w:tr>
      <w:tr w:rsidR="00591C5B" w:rsidTr="00591C5B">
        <w:trPr>
          <w:trHeight w:val="20"/>
          <w:tblHeader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5B" w:rsidRDefault="00591C5B" w:rsidP="00591C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5B" w:rsidRDefault="00591C5B" w:rsidP="00591C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5B" w:rsidRDefault="00591C5B" w:rsidP="00591C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5B" w:rsidRDefault="00591C5B" w:rsidP="00591C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5B" w:rsidRDefault="00591C5B" w:rsidP="00591C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5B" w:rsidRDefault="00591C5B" w:rsidP="00591C5B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5B" w:rsidRDefault="00591C5B" w:rsidP="00591C5B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5B" w:rsidRDefault="00591C5B" w:rsidP="00591C5B">
            <w:pPr>
              <w:jc w:val="center"/>
              <w:rPr>
                <w:rFonts w:ascii="Arial" w:hAnsi="Arial" w:cs="Arial"/>
                <w:b/>
                <w:bCs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18"/>
                <w:lang w:val="en-US"/>
              </w:rPr>
              <w:t>8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5B" w:rsidRDefault="00591C5B" w:rsidP="00591C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  <w:lang w:val="en-US"/>
              </w:rPr>
              <w:t>9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5B" w:rsidRDefault="00591C5B" w:rsidP="00591C5B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10</w:t>
            </w:r>
          </w:p>
        </w:tc>
      </w:tr>
      <w:tr w:rsidR="00591C5B" w:rsidTr="00591C5B">
        <w:trPr>
          <w:trHeight w:val="20"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5B" w:rsidRDefault="00591C5B" w:rsidP="00591C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5B" w:rsidRDefault="00591C5B" w:rsidP="00591C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2+296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5B" w:rsidRDefault="00591C5B" w:rsidP="00591C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5B" w:rsidRDefault="00591C5B" w:rsidP="00591C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Посадочная площадка, павильон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5B" w:rsidRDefault="00591C5B" w:rsidP="00591C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заездной карман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5B" w:rsidRDefault="00591C5B" w:rsidP="00591C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5B" w:rsidRDefault="00591C5B" w:rsidP="00591C5B">
            <w:pPr>
              <w:rPr>
                <w:rFonts w:ascii="Arial" w:hAnsi="Arial" w:cs="Arial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5B" w:rsidRDefault="00591C5B" w:rsidP="00591C5B">
            <w:pPr>
              <w:rPr>
                <w:rFonts w:ascii="Arial" w:hAnsi="Arial" w:cs="Arial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5B" w:rsidRDefault="00591C5B" w:rsidP="00591C5B">
            <w:pPr>
              <w:rPr>
                <w:rFonts w:ascii="Arial" w:hAnsi="Arial" w:cs="Arial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5B" w:rsidRDefault="00591C5B" w:rsidP="00591C5B">
            <w:pPr>
              <w:rPr>
                <w:rFonts w:ascii="Arial" w:hAnsi="Arial" w:cs="Arial"/>
              </w:rPr>
            </w:pPr>
          </w:p>
        </w:tc>
      </w:tr>
    </w:tbl>
    <w:p w:rsidR="00591C5B" w:rsidRPr="004B2457" w:rsidRDefault="00591C5B" w:rsidP="00591C5B">
      <w:pPr>
        <w:pStyle w:val="a3"/>
        <w:jc w:val="center"/>
        <w:rPr>
          <w:rFonts w:ascii="Arial" w:eastAsia="MS Mincho" w:hAnsi="Arial" w:cs="Arial"/>
          <w:b/>
          <w:sz w:val="24"/>
          <w:szCs w:val="24"/>
        </w:rPr>
      </w:pPr>
      <w:r>
        <w:rPr>
          <w:rFonts w:eastAsia="MS Mincho"/>
        </w:rPr>
        <w:br w:type="page"/>
      </w:r>
      <w:r w:rsidRPr="004B2457">
        <w:rPr>
          <w:rFonts w:ascii="Arial" w:hAnsi="Arial" w:cs="Arial"/>
          <w:b/>
          <w:sz w:val="24"/>
          <w:szCs w:val="24"/>
        </w:rPr>
        <w:lastRenderedPageBreak/>
        <w:t>Ведомость наличия пешеходных переходов</w:t>
      </w:r>
    </w:p>
    <w:p w:rsidR="00591C5B" w:rsidRPr="00957D9C" w:rsidRDefault="00591C5B" w:rsidP="00591C5B">
      <w:pPr>
        <w:pStyle w:val="a3"/>
        <w:jc w:val="center"/>
        <w:rPr>
          <w:rFonts w:ascii="Arial" w:eastAsia="MS Mincho" w:hAnsi="Arial" w:cs="Arial"/>
          <w:b/>
          <w:i/>
          <w:sz w:val="24"/>
          <w:szCs w:val="24"/>
        </w:rPr>
      </w:pPr>
      <w:r w:rsidRPr="00957D9C">
        <w:rPr>
          <w:rFonts w:ascii="Arial" w:eastAsia="MS Mincho" w:hAnsi="Arial" w:cs="Arial"/>
          <w:b/>
          <w:i/>
          <w:sz w:val="24"/>
          <w:szCs w:val="24"/>
        </w:rPr>
        <w:t>Автодорога к воинской части</w:t>
      </w:r>
    </w:p>
    <w:p w:rsidR="00591C5B" w:rsidRPr="004B2457" w:rsidRDefault="00591C5B" w:rsidP="00591C5B">
      <w:pPr>
        <w:pStyle w:val="a3"/>
        <w:jc w:val="right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eastAsia="MS Mincho" w:hAnsi="Arial" w:cs="Arial"/>
          <w:b/>
          <w:sz w:val="24"/>
          <w:szCs w:val="24"/>
        </w:rPr>
        <w:t xml:space="preserve">Протяженность участка – </w:t>
      </w:r>
      <w:r>
        <w:rPr>
          <w:rFonts w:ascii="Arial" w:eastAsia="MS Mincho" w:hAnsi="Arial" w:cs="Arial"/>
          <w:b/>
          <w:sz w:val="24"/>
          <w:szCs w:val="24"/>
        </w:rPr>
        <w:t>От 0+0 до 2+330</w:t>
      </w:r>
    </w:p>
    <w:p w:rsidR="00591C5B" w:rsidRPr="004B2457" w:rsidRDefault="00591C5B" w:rsidP="00591C5B">
      <w:pPr>
        <w:pStyle w:val="a3"/>
        <w:jc w:val="right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eastAsia="MS Mincho" w:hAnsi="Arial" w:cs="Arial"/>
          <w:b/>
          <w:sz w:val="24"/>
          <w:szCs w:val="24"/>
        </w:rPr>
        <w:t xml:space="preserve">Участок обслуживается – </w:t>
      </w:r>
    </w:p>
    <w:p w:rsidR="00591C5B" w:rsidRPr="004B2457" w:rsidRDefault="00591C5B" w:rsidP="00591C5B">
      <w:pPr>
        <w:pStyle w:val="a3"/>
        <w:jc w:val="right"/>
        <w:rPr>
          <w:rFonts w:ascii="Arial" w:eastAsia="MS Mincho" w:hAnsi="Arial" w:cs="Arial"/>
          <w:b/>
          <w:sz w:val="24"/>
          <w:szCs w:val="24"/>
          <w:lang w:val="en-US"/>
        </w:rPr>
      </w:pPr>
    </w:p>
    <w:tbl>
      <w:tblPr>
        <w:tblW w:w="1905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43"/>
        <w:gridCol w:w="4301"/>
        <w:gridCol w:w="4303"/>
        <w:gridCol w:w="4303"/>
        <w:gridCol w:w="4303"/>
      </w:tblGrid>
      <w:tr w:rsidR="00591C5B" w:rsidRPr="004B2457" w:rsidTr="00591C5B">
        <w:trPr>
          <w:trHeight w:val="115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91C5B" w:rsidRPr="004B2457" w:rsidRDefault="00591C5B" w:rsidP="00591C5B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№п/п</w:t>
            </w: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91C5B" w:rsidRPr="004B2457" w:rsidRDefault="00591C5B" w:rsidP="00591C5B">
            <w:pPr>
              <w:spacing w:before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А</w:t>
            </w:r>
            <w:r w:rsidRPr="004B2457">
              <w:rPr>
                <w:rFonts w:ascii="Arial" w:hAnsi="Arial" w:cs="Arial"/>
                <w:b/>
              </w:rPr>
              <w:t>дрес, км+м</w:t>
            </w:r>
          </w:p>
        </w:tc>
        <w:tc>
          <w:tcPr>
            <w:tcW w:w="43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91C5B" w:rsidRPr="004B2457" w:rsidRDefault="00591C5B" w:rsidP="00591C5B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Вид перехода</w:t>
            </w:r>
          </w:p>
        </w:tc>
        <w:tc>
          <w:tcPr>
            <w:tcW w:w="43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91C5B" w:rsidRPr="004B2457" w:rsidRDefault="00591C5B" w:rsidP="00591C5B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Расположение перехода</w:t>
            </w:r>
          </w:p>
        </w:tc>
        <w:tc>
          <w:tcPr>
            <w:tcW w:w="43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91C5B" w:rsidRPr="004B2457" w:rsidRDefault="00591C5B" w:rsidP="00591C5B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Наличие</w:t>
            </w:r>
            <w:r>
              <w:rPr>
                <w:rFonts w:ascii="Arial" w:hAnsi="Arial" w:cs="Arial"/>
                <w:b/>
              </w:rPr>
              <w:t xml:space="preserve"> п</w:t>
            </w:r>
            <w:r w:rsidRPr="004B2457">
              <w:rPr>
                <w:rFonts w:ascii="Arial" w:hAnsi="Arial" w:cs="Arial"/>
                <w:b/>
              </w:rPr>
              <w:t>ешеходных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4B2457">
              <w:rPr>
                <w:rFonts w:ascii="Arial" w:hAnsi="Arial" w:cs="Arial"/>
                <w:b/>
              </w:rPr>
              <w:t>дорожек от места остановки общественного тр</w:t>
            </w:r>
            <w:r>
              <w:rPr>
                <w:rFonts w:ascii="Arial" w:hAnsi="Arial" w:cs="Arial"/>
                <w:b/>
              </w:rPr>
              <w:t xml:space="preserve">анспорта </w:t>
            </w:r>
            <w:r w:rsidRPr="004B2457">
              <w:rPr>
                <w:rFonts w:ascii="Arial" w:hAnsi="Arial" w:cs="Arial"/>
                <w:b/>
              </w:rPr>
              <w:t>до пешеходных переходов</w:t>
            </w:r>
          </w:p>
        </w:tc>
      </w:tr>
      <w:tr w:rsidR="00591C5B" w:rsidRPr="004B2457" w:rsidTr="00591C5B">
        <w:trPr>
          <w:trHeight w:hRule="exact" w:val="30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5B" w:rsidRPr="004B2457" w:rsidRDefault="00591C5B" w:rsidP="00591C5B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1</w:t>
            </w:r>
          </w:p>
          <w:p w:rsidR="00591C5B" w:rsidRPr="004B2457" w:rsidRDefault="00591C5B" w:rsidP="00591C5B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5B" w:rsidRPr="004B2457" w:rsidRDefault="00591C5B" w:rsidP="00591C5B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2</w:t>
            </w:r>
          </w:p>
          <w:p w:rsidR="00591C5B" w:rsidRPr="004B2457" w:rsidRDefault="00591C5B" w:rsidP="00591C5B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5B" w:rsidRPr="004B2457" w:rsidRDefault="00591C5B" w:rsidP="00591C5B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3</w:t>
            </w:r>
          </w:p>
          <w:p w:rsidR="00591C5B" w:rsidRPr="004B2457" w:rsidRDefault="00591C5B" w:rsidP="00591C5B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5B" w:rsidRPr="004B2457" w:rsidRDefault="00591C5B" w:rsidP="00591C5B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4</w:t>
            </w:r>
          </w:p>
          <w:p w:rsidR="00591C5B" w:rsidRPr="004B2457" w:rsidRDefault="00591C5B" w:rsidP="00591C5B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5B" w:rsidRPr="004B2457" w:rsidRDefault="00591C5B" w:rsidP="00591C5B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5</w:t>
            </w:r>
          </w:p>
          <w:p w:rsidR="00591C5B" w:rsidRPr="004B2457" w:rsidRDefault="00591C5B" w:rsidP="00591C5B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</w:tr>
      <w:tr w:rsidR="00591C5B" w:rsidRPr="004B2457" w:rsidTr="00591C5B">
        <w:trPr>
          <w:trHeight w:hRule="exact" w:val="29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5B" w:rsidRPr="004B2457" w:rsidRDefault="00591C5B" w:rsidP="00591C5B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5B" w:rsidRPr="004B2457" w:rsidRDefault="00591C5B" w:rsidP="00591C5B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2+307</w:t>
            </w:r>
          </w:p>
        </w:tc>
        <w:tc>
          <w:tcPr>
            <w:tcW w:w="4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5B" w:rsidRPr="004B2457" w:rsidRDefault="00591C5B" w:rsidP="00591C5B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 одном уровне</w:t>
            </w:r>
          </w:p>
        </w:tc>
        <w:tc>
          <w:tcPr>
            <w:tcW w:w="4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5B" w:rsidRPr="004B2457" w:rsidRDefault="00591C5B" w:rsidP="00591C5B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Наземный</w:t>
            </w:r>
          </w:p>
        </w:tc>
        <w:tc>
          <w:tcPr>
            <w:tcW w:w="4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C5B" w:rsidRPr="004B2457" w:rsidRDefault="00591C5B" w:rsidP="00591C5B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</w:tbl>
    <w:p w:rsidR="00591C5B" w:rsidRPr="004B2457" w:rsidRDefault="00591C5B" w:rsidP="00591C5B">
      <w:pPr>
        <w:pStyle w:val="a3"/>
        <w:rPr>
          <w:rFonts w:ascii="Arial" w:eastAsia="MS Mincho" w:hAnsi="Arial" w:cs="Arial"/>
          <w:b/>
          <w:sz w:val="24"/>
          <w:szCs w:val="24"/>
        </w:rPr>
      </w:pPr>
    </w:p>
    <w:tbl>
      <w:tblPr>
        <w:tblW w:w="995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8"/>
        <w:gridCol w:w="5217"/>
        <w:gridCol w:w="3318"/>
      </w:tblGrid>
      <w:tr w:rsidR="00591C5B" w:rsidRPr="004B2457" w:rsidTr="00591C5B">
        <w:trPr>
          <w:trHeight w:val="255"/>
        </w:trPr>
        <w:tc>
          <w:tcPr>
            <w:tcW w:w="1418" w:type="dxa"/>
            <w:tcBorders>
              <w:right w:val="single" w:sz="4" w:space="0" w:color="FFFFFF"/>
            </w:tcBorders>
            <w:shd w:val="clear" w:color="auto" w:fill="D6E3BC" w:themeFill="accent3" w:themeFillTint="66"/>
          </w:tcPr>
          <w:p w:rsidR="00591C5B" w:rsidRPr="004B2457" w:rsidRDefault="00591C5B" w:rsidP="00591C5B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5217" w:type="dxa"/>
            <w:tcBorders>
              <w:left w:val="single" w:sz="4" w:space="0" w:color="FFFFFF"/>
            </w:tcBorders>
            <w:shd w:val="clear" w:color="auto" w:fill="D6E3BC" w:themeFill="accent3" w:themeFillTint="66"/>
          </w:tcPr>
          <w:p w:rsidR="00591C5B" w:rsidRPr="004B2457" w:rsidRDefault="00591C5B" w:rsidP="00591C5B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3318" w:type="dxa"/>
            <w:shd w:val="clear" w:color="auto" w:fill="D6E3BC" w:themeFill="accent3" w:themeFillTint="66"/>
          </w:tcPr>
          <w:p w:rsidR="00591C5B" w:rsidRPr="004B2457" w:rsidRDefault="00591C5B" w:rsidP="00591C5B">
            <w:pPr>
              <w:spacing w:before="20"/>
              <w:rPr>
                <w:rFonts w:ascii="Arial" w:eastAsia="MS Mincho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Количество</w:t>
            </w:r>
          </w:p>
        </w:tc>
      </w:tr>
      <w:tr w:rsidR="00591C5B" w:rsidRPr="004B2457" w:rsidTr="00591C5B">
        <w:trPr>
          <w:trHeight w:val="240"/>
        </w:trPr>
        <w:tc>
          <w:tcPr>
            <w:tcW w:w="1418" w:type="dxa"/>
          </w:tcPr>
          <w:p w:rsidR="00591C5B" w:rsidRPr="004B2457" w:rsidRDefault="00591C5B" w:rsidP="00591C5B">
            <w:pPr>
              <w:spacing w:before="20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Итого:</w:t>
            </w:r>
          </w:p>
        </w:tc>
        <w:tc>
          <w:tcPr>
            <w:tcW w:w="5217" w:type="dxa"/>
          </w:tcPr>
          <w:p w:rsidR="00591C5B" w:rsidRPr="004B2457" w:rsidRDefault="00591C5B" w:rsidP="00591C5B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  <w:r>
              <w:rPr>
                <w:rFonts w:ascii="Arial" w:eastAsia="MS Mincho" w:hAnsi="Arial" w:cs="Arial"/>
                <w:b/>
                <w:sz w:val="24"/>
                <w:szCs w:val="24"/>
              </w:rPr>
              <w:t>Наземный в одном уровне</w:t>
            </w:r>
          </w:p>
        </w:tc>
        <w:tc>
          <w:tcPr>
            <w:tcW w:w="3318" w:type="dxa"/>
          </w:tcPr>
          <w:p w:rsidR="00591C5B" w:rsidRPr="004B2457" w:rsidRDefault="00591C5B" w:rsidP="00591C5B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  <w:r>
              <w:rPr>
                <w:rFonts w:ascii="Arial" w:eastAsia="MS Mincho" w:hAnsi="Arial" w:cs="Arial"/>
                <w:b/>
                <w:sz w:val="24"/>
                <w:szCs w:val="24"/>
              </w:rPr>
              <w:t>1</w:t>
            </w:r>
          </w:p>
        </w:tc>
      </w:tr>
      <w:tr w:rsidR="00591C5B" w:rsidRPr="004B2457" w:rsidTr="00591C5B">
        <w:trPr>
          <w:trHeight w:val="240"/>
        </w:trPr>
        <w:tc>
          <w:tcPr>
            <w:tcW w:w="1418" w:type="dxa"/>
          </w:tcPr>
          <w:p w:rsidR="00591C5B" w:rsidRPr="004B2457" w:rsidRDefault="00591C5B" w:rsidP="00591C5B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5217" w:type="dxa"/>
          </w:tcPr>
          <w:p w:rsidR="00591C5B" w:rsidRPr="004B2457" w:rsidRDefault="00591C5B" w:rsidP="00591C5B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3318" w:type="dxa"/>
          </w:tcPr>
          <w:p w:rsidR="00591C5B" w:rsidRPr="004B2457" w:rsidRDefault="00591C5B" w:rsidP="00591C5B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</w:tr>
    </w:tbl>
    <w:p w:rsidR="00126107" w:rsidRPr="00591C5B" w:rsidRDefault="00126107" w:rsidP="00591C5B">
      <w:pPr>
        <w:rPr>
          <w:rFonts w:eastAsia="MS Mincho"/>
        </w:rPr>
      </w:pPr>
    </w:p>
    <w:sectPr w:rsidR="00126107" w:rsidRPr="00591C5B" w:rsidSect="00800A47">
      <w:footerReference w:type="default" r:id="rId6"/>
      <w:footerReference w:type="first" r:id="rId7"/>
      <w:pgSz w:w="23814" w:h="16840" w:orient="landscape" w:code="8"/>
      <w:pgMar w:top="1134" w:right="1134" w:bottom="1134" w:left="1701" w:header="709" w:footer="709" w:gutter="0"/>
      <w:pgNumType w:start="26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25CB" w:rsidRDefault="00E725CB" w:rsidP="00800A47">
      <w:r>
        <w:separator/>
      </w:r>
    </w:p>
  </w:endnote>
  <w:endnote w:type="continuationSeparator" w:id="1">
    <w:p w:rsidR="00E725CB" w:rsidRDefault="00E725CB" w:rsidP="00800A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0741"/>
      <w:docPartObj>
        <w:docPartGallery w:val="Page Numbers (Bottom of Page)"/>
        <w:docPartUnique/>
      </w:docPartObj>
    </w:sdtPr>
    <w:sdtContent>
      <w:p w:rsidR="00800A47" w:rsidRDefault="00800A47">
        <w:pPr>
          <w:pStyle w:val="a7"/>
          <w:jc w:val="right"/>
        </w:pPr>
        <w:r>
          <w:t>26</w:t>
        </w:r>
      </w:p>
    </w:sdtContent>
  </w:sdt>
  <w:p w:rsidR="00800A47" w:rsidRDefault="00800A4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A47" w:rsidRDefault="00800A47" w:rsidP="00800A47">
    <w:pPr>
      <w:pStyle w:val="a7"/>
      <w:jc w:val="right"/>
    </w:pPr>
    <w:r>
      <w:t>26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25CB" w:rsidRDefault="00E725CB" w:rsidP="00800A47">
      <w:r>
        <w:separator/>
      </w:r>
    </w:p>
  </w:footnote>
  <w:footnote w:type="continuationSeparator" w:id="1">
    <w:p w:rsidR="00E725CB" w:rsidRDefault="00E725CB" w:rsidP="00800A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97"/>
  <w:embedSystemFonts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591C5B"/>
    <w:rsid w:val="00126107"/>
    <w:rsid w:val="001B32BC"/>
    <w:rsid w:val="00225BD1"/>
    <w:rsid w:val="00591C5B"/>
    <w:rsid w:val="007969A7"/>
    <w:rsid w:val="00800A47"/>
    <w:rsid w:val="008273AE"/>
    <w:rsid w:val="00E72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1C5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91C5B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B32BC"/>
    <w:rPr>
      <w:rFonts w:ascii="Courier New" w:hAnsi="Courier New" w:cs="Courier New"/>
      <w:sz w:val="20"/>
      <w:szCs w:val="20"/>
    </w:rPr>
  </w:style>
  <w:style w:type="paragraph" w:styleId="a4">
    <w:name w:val="Title"/>
    <w:basedOn w:val="a"/>
    <w:qFormat/>
    <w:rsid w:val="001B32BC"/>
    <w:pPr>
      <w:jc w:val="center"/>
    </w:pPr>
    <w:rPr>
      <w:rFonts w:ascii="Arial" w:eastAsia="MS Mincho" w:hAnsi="Arial" w:cs="Arial"/>
      <w:b/>
      <w:bCs/>
    </w:rPr>
  </w:style>
  <w:style w:type="character" w:customStyle="1" w:styleId="10">
    <w:name w:val="Заголовок 1 Знак"/>
    <w:basedOn w:val="a0"/>
    <w:link w:val="1"/>
    <w:rsid w:val="00591C5B"/>
    <w:rPr>
      <w:rFonts w:ascii="Arial" w:eastAsia="MS Mincho" w:hAnsi="Arial" w:cs="Arial"/>
      <w:b/>
      <w:bCs/>
      <w:sz w:val="24"/>
      <w:szCs w:val="24"/>
    </w:rPr>
  </w:style>
  <w:style w:type="paragraph" w:styleId="a5">
    <w:name w:val="header"/>
    <w:basedOn w:val="a"/>
    <w:link w:val="a6"/>
    <w:rsid w:val="00800A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00A47"/>
    <w:rPr>
      <w:sz w:val="24"/>
      <w:szCs w:val="24"/>
    </w:rPr>
  </w:style>
  <w:style w:type="paragraph" w:styleId="a7">
    <w:name w:val="footer"/>
    <w:basedOn w:val="a"/>
    <w:link w:val="a8"/>
    <w:uiPriority w:val="99"/>
    <w:rsid w:val="00800A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00A4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Exp2.dot</Template>
  <TotalTime>19</TotalTime>
  <Pages>1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Oigen</dc:creator>
  <cp:lastModifiedBy>Oigen</cp:lastModifiedBy>
  <cp:revision>3</cp:revision>
  <cp:lastPrinted>1601-01-01T00:00:00Z</cp:lastPrinted>
  <dcterms:created xsi:type="dcterms:W3CDTF">2017-11-21T10:57:00Z</dcterms:created>
  <dcterms:modified xsi:type="dcterms:W3CDTF">2017-11-24T03:46:00Z</dcterms:modified>
</cp:coreProperties>
</file>